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6CE12" w14:textId="668EE24B" w:rsidR="004C41C5" w:rsidRDefault="004C41C5" w:rsidP="004C41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LEGH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fl.1454)</w:t>
      </w:r>
    </w:p>
    <w:p w14:paraId="2840DF49" w14:textId="77777777" w:rsidR="004C41C5" w:rsidRDefault="004C41C5" w:rsidP="004C41C5">
      <w:pPr>
        <w:pStyle w:val="NoSpacing"/>
        <w:rPr>
          <w:rFonts w:cs="Times New Roman"/>
          <w:szCs w:val="24"/>
        </w:rPr>
      </w:pPr>
    </w:p>
    <w:p w14:paraId="58A0F2DF" w14:textId="77777777" w:rsidR="004C41C5" w:rsidRDefault="004C41C5" w:rsidP="004C41C5">
      <w:pPr>
        <w:pStyle w:val="NoSpacing"/>
        <w:rPr>
          <w:rFonts w:cs="Times New Roman"/>
          <w:szCs w:val="24"/>
        </w:rPr>
      </w:pPr>
    </w:p>
    <w:p w14:paraId="534C8E23" w14:textId="151B8586" w:rsidR="004C41C5" w:rsidRDefault="004C41C5" w:rsidP="004C41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Apr.1454</w:t>
      </w:r>
      <w:r>
        <w:rPr>
          <w:rFonts w:cs="Times New Roman"/>
          <w:szCs w:val="24"/>
        </w:rPr>
        <w:tab/>
        <w:t>He was appointed controller of the petty custom in the port of London.</w:t>
      </w:r>
    </w:p>
    <w:p w14:paraId="719A8F29" w14:textId="492DDA0E" w:rsidR="004C41C5" w:rsidRDefault="004C41C5" w:rsidP="004C41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(C.P.R. 1452-61 p.</w:t>
      </w:r>
      <w:r w:rsidR="007504E2">
        <w:rPr>
          <w:rFonts w:cs="Times New Roman"/>
          <w:szCs w:val="24"/>
        </w:rPr>
        <w:t>150)</w:t>
      </w:r>
    </w:p>
    <w:p w14:paraId="1DBE724A" w14:textId="77777777" w:rsidR="007504E2" w:rsidRDefault="007504E2" w:rsidP="004C41C5">
      <w:pPr>
        <w:pStyle w:val="NoSpacing"/>
        <w:rPr>
          <w:rFonts w:cs="Times New Roman"/>
          <w:szCs w:val="24"/>
        </w:rPr>
      </w:pPr>
    </w:p>
    <w:p w14:paraId="01940F3F" w14:textId="77777777" w:rsidR="007504E2" w:rsidRDefault="007504E2" w:rsidP="004C41C5">
      <w:pPr>
        <w:pStyle w:val="NoSpacing"/>
        <w:rPr>
          <w:rFonts w:cs="Times New Roman"/>
          <w:szCs w:val="24"/>
        </w:rPr>
      </w:pPr>
    </w:p>
    <w:p w14:paraId="7A350C6B" w14:textId="46CF041E" w:rsidR="007504E2" w:rsidRDefault="007504E2" w:rsidP="004C41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December 2023</w:t>
      </w:r>
    </w:p>
    <w:p w14:paraId="6E409D9D" w14:textId="77777777" w:rsidR="007504E2" w:rsidRPr="004C41C5" w:rsidRDefault="007504E2" w:rsidP="004C41C5">
      <w:pPr>
        <w:pStyle w:val="NoSpacing"/>
        <w:rPr>
          <w:rFonts w:cs="Times New Roman"/>
          <w:szCs w:val="24"/>
        </w:rPr>
      </w:pPr>
    </w:p>
    <w:p w14:paraId="694DF9DB" w14:textId="4032934E" w:rsidR="004C41C5" w:rsidRPr="004C41C5" w:rsidRDefault="004C41C5" w:rsidP="004C41C5">
      <w:pPr>
        <w:pStyle w:val="NoSpacing"/>
        <w:rPr>
          <w:rFonts w:cs="Times New Roman"/>
          <w:szCs w:val="24"/>
        </w:rPr>
      </w:pPr>
    </w:p>
    <w:p w14:paraId="41552DA1" w14:textId="0ED29DAC" w:rsidR="004C41C5" w:rsidRPr="004C41C5" w:rsidRDefault="004C41C5" w:rsidP="004C41C5">
      <w:pPr>
        <w:pStyle w:val="NoSpacing"/>
        <w:rPr>
          <w:rFonts w:cs="Times New Roman"/>
          <w:szCs w:val="24"/>
        </w:rPr>
      </w:pPr>
    </w:p>
    <w:p w14:paraId="20954DDB" w14:textId="1D1544B0" w:rsidR="004C41C5" w:rsidRPr="004C41C5" w:rsidRDefault="004C41C5" w:rsidP="004C41C5">
      <w:pPr>
        <w:pStyle w:val="NoSpacing"/>
        <w:rPr>
          <w:rFonts w:cs="Times New Roman"/>
          <w:szCs w:val="24"/>
        </w:rPr>
      </w:pPr>
    </w:p>
    <w:p w14:paraId="2C40C75B" w14:textId="74160CBD" w:rsidR="004C41C5" w:rsidRPr="004C41C5" w:rsidRDefault="004C41C5" w:rsidP="00370931">
      <w:pPr>
        <w:pStyle w:val="NoSpacing"/>
        <w:rPr>
          <w:rFonts w:cs="Times New Roman"/>
          <w:szCs w:val="24"/>
        </w:rPr>
      </w:pPr>
    </w:p>
    <w:p w14:paraId="1A33950F" w14:textId="02CB1B8C" w:rsidR="00370931" w:rsidRPr="00370931" w:rsidRDefault="00370931" w:rsidP="009139A6">
      <w:pPr>
        <w:pStyle w:val="NoSpacing"/>
        <w:rPr>
          <w:rFonts w:cs="Times New Roman"/>
          <w:szCs w:val="24"/>
        </w:rPr>
      </w:pPr>
    </w:p>
    <w:sectPr w:rsidR="00370931" w:rsidRPr="003709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FB9AF" w14:textId="77777777" w:rsidR="00370931" w:rsidRDefault="00370931" w:rsidP="009139A6">
      <w:r>
        <w:separator/>
      </w:r>
    </w:p>
  </w:endnote>
  <w:endnote w:type="continuationSeparator" w:id="0">
    <w:p w14:paraId="23760FF8" w14:textId="77777777" w:rsidR="00370931" w:rsidRDefault="003709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077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B1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EF0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352A3" w14:textId="77777777" w:rsidR="00370931" w:rsidRDefault="00370931" w:rsidP="009139A6">
      <w:r>
        <w:separator/>
      </w:r>
    </w:p>
  </w:footnote>
  <w:footnote w:type="continuationSeparator" w:id="0">
    <w:p w14:paraId="31341CC4" w14:textId="77777777" w:rsidR="00370931" w:rsidRDefault="003709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286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1F1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81E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931"/>
    <w:rsid w:val="000666E0"/>
    <w:rsid w:val="002510B7"/>
    <w:rsid w:val="00277FB6"/>
    <w:rsid w:val="00370931"/>
    <w:rsid w:val="004C41C5"/>
    <w:rsid w:val="005C130B"/>
    <w:rsid w:val="007504E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F520B"/>
  <w15:chartTrackingRefBased/>
  <w15:docId w15:val="{D6CDA8C5-1075-45D7-9C51-475FAFC81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2023-12-24T15:33:00Z</dcterms:created>
  <dcterms:modified xsi:type="dcterms:W3CDTF">2023-12-24T16:09:00Z</dcterms:modified>
</cp:coreProperties>
</file>